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EEB1A" w14:textId="1E4494B7" w:rsidR="005D0CE1" w:rsidRPr="004E65B2" w:rsidRDefault="005D0CE1" w:rsidP="005D0CE1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</w:t>
      </w:r>
      <w:r w:rsidR="00CB6EBA">
        <w:rPr>
          <w:rFonts w:ascii="Arial" w:eastAsia="Times New Roman" w:hAnsi="Arial" w:cs="Arial"/>
          <w:b/>
          <w:sz w:val="22"/>
          <w:szCs w:val="22"/>
        </w:rPr>
        <w:t>e</w:t>
      </w:r>
      <w:r w:rsidRPr="004E65B2">
        <w:rPr>
          <w:rFonts w:ascii="Arial" w:eastAsia="Times New Roman" w:hAnsi="Arial" w:cs="Arial"/>
          <w:b/>
          <w:sz w:val="22"/>
          <w:szCs w:val="22"/>
        </w:rPr>
        <w:t>ting #1</w:t>
      </w:r>
      <w:r w:rsidR="00D62D9C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D62D9C">
        <w:rPr>
          <w:rFonts w:ascii="Arial" w:eastAsia="Times New Roman" w:hAnsi="Arial" w:cs="Arial"/>
          <w:b/>
          <w:sz w:val="22"/>
          <w:szCs w:val="22"/>
        </w:rPr>
        <w:t>5</w:t>
      </w:r>
      <w:r w:rsidR="00657310">
        <w:rPr>
          <w:rFonts w:ascii="Arial" w:eastAsia="Times New Roman" w:hAnsi="Arial" w:cs="Arial"/>
          <w:b/>
          <w:sz w:val="22"/>
          <w:szCs w:val="22"/>
        </w:rPr>
        <w:t>0674</w:t>
      </w:r>
    </w:p>
    <w:p w14:paraId="113CB2DD" w14:textId="77777777" w:rsidR="00D62D9C" w:rsidRPr="00CB6EBA" w:rsidRDefault="00D62D9C" w:rsidP="00D62D9C">
      <w:pPr>
        <w:pStyle w:val="a3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Athens, Greece,</w:t>
      </w:r>
      <w:r w:rsidRPr="004E65B2">
        <w:rPr>
          <w:rFonts w:eastAsia="Times New Roman" w:cs="Arial"/>
          <w:sz w:val="22"/>
          <w:szCs w:val="22"/>
        </w:rPr>
        <w:t xml:space="preserve"> 1</w:t>
      </w:r>
      <w:r>
        <w:rPr>
          <w:rFonts w:eastAsia="Times New Roman" w:cs="Arial"/>
          <w:sz w:val="22"/>
          <w:szCs w:val="22"/>
        </w:rPr>
        <w:t>7</w:t>
      </w:r>
      <w:r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21</w:t>
      </w:r>
      <w:r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February</w:t>
      </w:r>
      <w:r w:rsidRPr="004E65B2">
        <w:rPr>
          <w:rFonts w:eastAsia="Times New Roman" w:cs="Arial"/>
          <w:sz w:val="22"/>
          <w:szCs w:val="22"/>
        </w:rPr>
        <w:t xml:space="preserve"> 202</w:t>
      </w:r>
      <w:r>
        <w:rPr>
          <w:rFonts w:eastAsia="Times New Roman" w:cs="Arial"/>
          <w:sz w:val="22"/>
          <w:szCs w:val="22"/>
        </w:rPr>
        <w:t>5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48ED05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856F1" w:rsidRPr="00D856F1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D856F1" w:rsidRPr="00D856F1">
        <w:rPr>
          <w:rFonts w:ascii="Arial" w:hAnsi="Arial" w:cs="Arial"/>
          <w:b/>
          <w:sz w:val="22"/>
          <w:szCs w:val="22"/>
        </w:rPr>
        <w:t>ProSe</w:t>
      </w:r>
      <w:proofErr w:type="spellEnd"/>
      <w:r w:rsidR="00D856F1" w:rsidRPr="00D856F1">
        <w:rPr>
          <w:rFonts w:ascii="Arial" w:hAnsi="Arial" w:cs="Arial"/>
          <w:b/>
          <w:sz w:val="22"/>
          <w:szCs w:val="22"/>
        </w:rPr>
        <w:t xml:space="preserve"> Message Content Type extensions for Release 19</w:t>
      </w:r>
    </w:p>
    <w:p w14:paraId="06BA196E" w14:textId="3C4DAE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</w:t>
      </w:r>
      <w:r w:rsidR="00EF7745">
        <w:rPr>
          <w:rFonts w:ascii="Arial" w:hAnsi="Arial" w:cs="Arial"/>
          <w:b/>
          <w:bCs/>
          <w:sz w:val="22"/>
          <w:szCs w:val="22"/>
        </w:rPr>
        <w:t>50314</w:t>
      </w:r>
      <w:bookmarkStart w:id="2" w:name="_GoBack"/>
      <w:bookmarkEnd w:id="2"/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CB6EBA">
        <w:rPr>
          <w:rFonts w:ascii="Arial" w:hAnsi="Arial" w:cs="Arial"/>
          <w:b/>
          <w:bCs/>
          <w:sz w:val="22"/>
          <w:szCs w:val="22"/>
        </w:rPr>
        <w:t>C1</w:t>
      </w:r>
      <w:r w:rsidR="005D0CE1">
        <w:rPr>
          <w:rFonts w:ascii="Arial" w:hAnsi="Arial" w:cs="Arial"/>
          <w:b/>
          <w:bCs/>
          <w:sz w:val="22"/>
          <w:szCs w:val="22"/>
        </w:rPr>
        <w:t>-24</w:t>
      </w:r>
      <w:r w:rsidR="00D856F1">
        <w:rPr>
          <w:rFonts w:ascii="Arial" w:hAnsi="Arial" w:cs="Arial"/>
          <w:b/>
          <w:bCs/>
          <w:sz w:val="22"/>
          <w:szCs w:val="22"/>
        </w:rPr>
        <w:t>7001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720C90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D856F1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55D367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6EBA" w:rsidRPr="00CB6EBA">
        <w:rPr>
          <w:rFonts w:ascii="Arial" w:hAnsi="Arial" w:cs="Arial"/>
          <w:b/>
          <w:bCs/>
          <w:sz w:val="22"/>
          <w:szCs w:val="22"/>
        </w:rPr>
        <w:t>5G_ProSe_Ph</w:t>
      </w:r>
      <w:r w:rsidR="00D856F1">
        <w:rPr>
          <w:rFonts w:ascii="Arial" w:hAnsi="Arial" w:cs="Arial"/>
          <w:b/>
          <w:bCs/>
          <w:sz w:val="22"/>
          <w:szCs w:val="22"/>
        </w:rPr>
        <w:t>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0BF8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6F22D5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6EBA">
        <w:rPr>
          <w:rFonts w:ascii="Arial" w:hAnsi="Arial" w:cs="Arial"/>
          <w:b/>
          <w:bCs/>
          <w:sz w:val="22"/>
          <w:szCs w:val="22"/>
          <w:lang w:eastAsia="zh-CN"/>
        </w:rPr>
        <w:t>CT1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05BF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605BF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5D73695D" w14:textId="76AF0274" w:rsidR="00B97703" w:rsidRDefault="006C1278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="00605BF5"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A750" w14:textId="2A929CF2" w:rsidR="00CB6EBA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 xml:space="preserve">thank </w:t>
      </w:r>
      <w:r w:rsidR="00CB6EBA">
        <w:rPr>
          <w:rFonts w:ascii="Arial" w:hAnsi="Arial" w:cs="Arial"/>
        </w:rPr>
        <w:t>CT1 for their LS</w:t>
      </w:r>
      <w:r w:rsidR="00D856F1">
        <w:rPr>
          <w:rFonts w:ascii="Arial" w:hAnsi="Arial" w:cs="Arial"/>
        </w:rPr>
        <w:t xml:space="preserve"> to inform the introduction of new message content type</w:t>
      </w:r>
      <w:r w:rsidR="00CB6EBA">
        <w:rPr>
          <w:rFonts w:ascii="Arial" w:hAnsi="Arial" w:cs="Arial"/>
        </w:rPr>
        <w:t>.</w:t>
      </w:r>
    </w:p>
    <w:p w14:paraId="551D14FE" w14:textId="2078898D" w:rsidR="00CB6EBA" w:rsidRDefault="00CB6EBA" w:rsidP="00590C70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B6EBA">
        <w:rPr>
          <w:rFonts w:ascii="Arial" w:hAnsi="Arial" w:cs="Arial"/>
        </w:rPr>
        <w:t xml:space="preserve"> would like to </w:t>
      </w:r>
      <w:r>
        <w:rPr>
          <w:rFonts w:ascii="Arial" w:hAnsi="Arial" w:cs="Arial"/>
        </w:rPr>
        <w:t xml:space="preserve">confirm that </w:t>
      </w:r>
      <w:r w:rsidR="00D856F1">
        <w:rPr>
          <w:rFonts w:ascii="Arial" w:hAnsi="Arial" w:cs="Arial"/>
        </w:rPr>
        <w:t>no security impact resulting from the new</w:t>
      </w:r>
      <w:r w:rsidR="00D856F1" w:rsidRPr="00D856F1">
        <w:rPr>
          <w:rFonts w:ascii="Arial" w:hAnsi="Arial" w:cs="Arial"/>
        </w:rPr>
        <w:t xml:space="preserve"> </w:t>
      </w:r>
      <w:r w:rsidR="00D856F1" w:rsidRPr="000E73F8">
        <w:rPr>
          <w:rFonts w:ascii="Arial" w:hAnsi="Arial" w:cs="Arial"/>
        </w:rPr>
        <w:t>message</w:t>
      </w:r>
      <w:r w:rsidR="00D856F1">
        <w:rPr>
          <w:rFonts w:ascii="Arial" w:hAnsi="Arial" w:cs="Arial"/>
        </w:rPr>
        <w:t xml:space="preserve"> type and the extensions</w:t>
      </w:r>
      <w:r w:rsidR="00AE4189">
        <w:rPr>
          <w:rFonts w:ascii="Arial" w:hAnsi="Arial" w:cs="Arial"/>
        </w:rPr>
        <w:t>.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660F8140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B754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44415272" w14:textId="60C1C9BA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AE4189" w:rsidRPr="00AE4189">
        <w:rPr>
          <w:rFonts w:ascii="Arial" w:hAnsi="Arial" w:cs="Arial"/>
        </w:rPr>
        <w:t>CT1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FFCB21C" w14:textId="7F4D3DF8" w:rsidR="00FB7B26" w:rsidRPr="00196F2D" w:rsidRDefault="00FB7B26" w:rsidP="00FB7B26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</w:t>
      </w:r>
      <w:r w:rsidR="00D856F1">
        <w:rPr>
          <w:rFonts w:ascii="Arial" w:hAnsi="Arial" w:cs="Arial"/>
        </w:rPr>
        <w:t>21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7</w:t>
      </w:r>
      <w:r w:rsidRPr="00196F2D">
        <w:rPr>
          <w:rFonts w:ascii="Arial" w:hAnsi="Arial" w:cs="Arial"/>
        </w:rPr>
        <w:t xml:space="preserve"> - 1</w:t>
      </w:r>
      <w:r w:rsidR="006E14BC">
        <w:rPr>
          <w:rFonts w:ascii="Arial" w:hAnsi="Arial" w:cs="Arial"/>
        </w:rPr>
        <w:t>1</w:t>
      </w:r>
      <w:r w:rsidRPr="00196F2D">
        <w:rPr>
          <w:rFonts w:ascii="Arial" w:hAnsi="Arial" w:cs="Arial"/>
        </w:rPr>
        <w:t xml:space="preserve"> </w:t>
      </w:r>
      <w:r w:rsidR="006E14BC">
        <w:rPr>
          <w:rFonts w:ascii="Arial" w:hAnsi="Arial" w:cs="Arial"/>
        </w:rPr>
        <w:t>April</w:t>
      </w:r>
      <w:r w:rsidRPr="00196F2D">
        <w:rPr>
          <w:rFonts w:ascii="Arial" w:hAnsi="Arial" w:cs="Arial"/>
        </w:rPr>
        <w:t xml:space="preserve"> 202</w:t>
      </w:r>
      <w:r w:rsidR="006E14BC">
        <w:rPr>
          <w:rFonts w:ascii="Arial" w:hAnsi="Arial" w:cs="Arial"/>
        </w:rPr>
        <w:t>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  <w:lang w:eastAsia="zh-CN"/>
        </w:rPr>
        <w:t>Goteborg (Sweden)</w:t>
      </w:r>
    </w:p>
    <w:p w14:paraId="054FEDCB" w14:textId="692670D5" w:rsidR="006052AD" w:rsidRPr="00196F2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D856F1">
        <w:rPr>
          <w:rFonts w:ascii="Arial" w:hAnsi="Arial" w:cs="Arial"/>
        </w:rPr>
        <w:t>2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15</w:t>
      </w:r>
      <w:r w:rsidRPr="00196F2D">
        <w:rPr>
          <w:rFonts w:ascii="Arial" w:hAnsi="Arial" w:cs="Arial"/>
        </w:rPr>
        <w:t xml:space="preserve"> - </w:t>
      </w:r>
      <w:r w:rsidR="006E14BC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</w:t>
      </w:r>
      <w:r w:rsidR="006E14BC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Fukuoka</w:t>
      </w:r>
      <w:r w:rsidRPr="00196F2D">
        <w:rPr>
          <w:rFonts w:ascii="Arial" w:hAnsi="Arial" w:cs="Arial"/>
        </w:rPr>
        <w:t xml:space="preserve"> (</w:t>
      </w:r>
      <w:r w:rsidR="006E14BC">
        <w:rPr>
          <w:rFonts w:ascii="Arial" w:hAnsi="Arial" w:cs="Arial"/>
        </w:rPr>
        <w:t>Japan</w:t>
      </w:r>
      <w:r w:rsidRPr="00196F2D">
        <w:rPr>
          <w:rFonts w:ascii="Arial" w:hAnsi="Arial" w:cs="Arial"/>
        </w:rPr>
        <w:t>)</w:t>
      </w:r>
    </w:p>
    <w:sectPr w:rsidR="006052AD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59B33" w14:textId="77777777" w:rsidR="006C1278" w:rsidRDefault="006C1278">
      <w:pPr>
        <w:spacing w:after="0"/>
      </w:pPr>
      <w:r>
        <w:separator/>
      </w:r>
    </w:p>
  </w:endnote>
  <w:endnote w:type="continuationSeparator" w:id="0">
    <w:p w14:paraId="50F1B08A" w14:textId="77777777" w:rsidR="006C1278" w:rsidRDefault="006C12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6F352" w14:textId="77777777" w:rsidR="006C1278" w:rsidRDefault="006C1278">
      <w:pPr>
        <w:spacing w:after="0"/>
      </w:pPr>
      <w:r>
        <w:separator/>
      </w:r>
    </w:p>
  </w:footnote>
  <w:footnote w:type="continuationSeparator" w:id="0">
    <w:p w14:paraId="0C9A0865" w14:textId="77777777" w:rsidR="006C1278" w:rsidRDefault="006C12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E6116"/>
    <w:rsid w:val="000F6242"/>
    <w:rsid w:val="00103FF1"/>
    <w:rsid w:val="00161AE5"/>
    <w:rsid w:val="00165264"/>
    <w:rsid w:val="001913F5"/>
    <w:rsid w:val="00192077"/>
    <w:rsid w:val="00196B59"/>
    <w:rsid w:val="00196F2D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1D4A"/>
    <w:rsid w:val="00265527"/>
    <w:rsid w:val="002751B3"/>
    <w:rsid w:val="0028144C"/>
    <w:rsid w:val="002869FE"/>
    <w:rsid w:val="00297159"/>
    <w:rsid w:val="002C2E09"/>
    <w:rsid w:val="002D5906"/>
    <w:rsid w:val="002D6687"/>
    <w:rsid w:val="002E01C1"/>
    <w:rsid w:val="002E6D26"/>
    <w:rsid w:val="002F1940"/>
    <w:rsid w:val="00304292"/>
    <w:rsid w:val="00311467"/>
    <w:rsid w:val="00322204"/>
    <w:rsid w:val="003274F5"/>
    <w:rsid w:val="00331433"/>
    <w:rsid w:val="003372BA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61BC"/>
    <w:rsid w:val="004B5076"/>
    <w:rsid w:val="004C73B9"/>
    <w:rsid w:val="004E3939"/>
    <w:rsid w:val="004F693C"/>
    <w:rsid w:val="005111E6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57310"/>
    <w:rsid w:val="00670185"/>
    <w:rsid w:val="00674809"/>
    <w:rsid w:val="00692039"/>
    <w:rsid w:val="006A085B"/>
    <w:rsid w:val="006A0EF0"/>
    <w:rsid w:val="006A4F94"/>
    <w:rsid w:val="006A6D4C"/>
    <w:rsid w:val="006C1278"/>
    <w:rsid w:val="006C5081"/>
    <w:rsid w:val="006D7684"/>
    <w:rsid w:val="006E14BC"/>
    <w:rsid w:val="006E6FB1"/>
    <w:rsid w:val="006F7605"/>
    <w:rsid w:val="006F7965"/>
    <w:rsid w:val="00713AB2"/>
    <w:rsid w:val="0072006F"/>
    <w:rsid w:val="00725015"/>
    <w:rsid w:val="0072733E"/>
    <w:rsid w:val="007317D2"/>
    <w:rsid w:val="0073766B"/>
    <w:rsid w:val="007A3B17"/>
    <w:rsid w:val="007F4F92"/>
    <w:rsid w:val="00807FE2"/>
    <w:rsid w:val="00822BD7"/>
    <w:rsid w:val="0082713B"/>
    <w:rsid w:val="00844220"/>
    <w:rsid w:val="008510BB"/>
    <w:rsid w:val="00865D6E"/>
    <w:rsid w:val="008D3033"/>
    <w:rsid w:val="008D3186"/>
    <w:rsid w:val="008D772F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963AC"/>
    <w:rsid w:val="0099764C"/>
    <w:rsid w:val="009C01E1"/>
    <w:rsid w:val="009E283F"/>
    <w:rsid w:val="00A001BD"/>
    <w:rsid w:val="00A21DDC"/>
    <w:rsid w:val="00A363AB"/>
    <w:rsid w:val="00A5159B"/>
    <w:rsid w:val="00A53DA7"/>
    <w:rsid w:val="00A60E88"/>
    <w:rsid w:val="00A70448"/>
    <w:rsid w:val="00A74DFC"/>
    <w:rsid w:val="00A76E48"/>
    <w:rsid w:val="00A84EF0"/>
    <w:rsid w:val="00AA4FF3"/>
    <w:rsid w:val="00AE1B3E"/>
    <w:rsid w:val="00AE3201"/>
    <w:rsid w:val="00AE4189"/>
    <w:rsid w:val="00AF3EC6"/>
    <w:rsid w:val="00B14257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5512"/>
    <w:rsid w:val="00BC588D"/>
    <w:rsid w:val="00BE014E"/>
    <w:rsid w:val="00BE1F67"/>
    <w:rsid w:val="00BF6436"/>
    <w:rsid w:val="00C126B9"/>
    <w:rsid w:val="00C1725D"/>
    <w:rsid w:val="00C8114C"/>
    <w:rsid w:val="00CA1053"/>
    <w:rsid w:val="00CB6EBA"/>
    <w:rsid w:val="00CC548A"/>
    <w:rsid w:val="00CD5373"/>
    <w:rsid w:val="00CD5A12"/>
    <w:rsid w:val="00CE36A7"/>
    <w:rsid w:val="00CF6087"/>
    <w:rsid w:val="00D14BB6"/>
    <w:rsid w:val="00D22B0A"/>
    <w:rsid w:val="00D262E4"/>
    <w:rsid w:val="00D33624"/>
    <w:rsid w:val="00D62D9C"/>
    <w:rsid w:val="00D856F1"/>
    <w:rsid w:val="00D94D93"/>
    <w:rsid w:val="00DB05D8"/>
    <w:rsid w:val="00DD6016"/>
    <w:rsid w:val="00E04CB7"/>
    <w:rsid w:val="00E151A5"/>
    <w:rsid w:val="00E2241D"/>
    <w:rsid w:val="00E260A4"/>
    <w:rsid w:val="00E26316"/>
    <w:rsid w:val="00E42878"/>
    <w:rsid w:val="00E813E5"/>
    <w:rsid w:val="00E86483"/>
    <w:rsid w:val="00EA5D1A"/>
    <w:rsid w:val="00EC4499"/>
    <w:rsid w:val="00EC6579"/>
    <w:rsid w:val="00ED787A"/>
    <w:rsid w:val="00EE034E"/>
    <w:rsid w:val="00EF7745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45</cp:revision>
  <cp:lastPrinted>2002-04-23T07:10:00Z</cp:lastPrinted>
  <dcterms:created xsi:type="dcterms:W3CDTF">2024-04-30T09:02:00Z</dcterms:created>
  <dcterms:modified xsi:type="dcterms:W3CDTF">2025-02-10T09:21:00Z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1739179298</vt:lpwstr>
  </property>
</Properties>
</file>